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691B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0EF0DA5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5DEB4ECD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3B02D7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586E8E" w:rsidRPr="003B7EE6" w14:paraId="69492CF1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1DE8A8F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6513" w:type="dxa"/>
            <w:shd w:val="clear" w:color="auto" w:fill="auto"/>
          </w:tcPr>
          <w:p w14:paraId="01A670F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34E3AF4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374DF8A3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45485769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6352D291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6B385404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6AFC123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10D4DBE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7B64ECB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69DB670D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AC48D6F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166C3AB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5114EC92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1110A308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5172A0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358381A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FE462B6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464B1D7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4AB5EA25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7ABAEB8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505A9113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3D7C63A3" w14:textId="77777777" w:rsidR="0058548E" w:rsidRPr="00AE43B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  <w:highlight w:val="lightGray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 xml:space="preserve">dem Bewerber / Bieter         </w:t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</w:p>
    <w:p w14:paraId="680746F8" w14:textId="77777777" w:rsidR="0058548E" w:rsidRPr="00D9052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>der Bewerbergemeinschaft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</w:p>
    <w:p w14:paraId="7A3A815D" w14:textId="77777777" w:rsidR="0058548E" w:rsidRDefault="0058548E" w:rsidP="00210D2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3181D4DB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5CCFAA00" w14:textId="77777777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highlight w:val="lightGray"/>
        </w:rPr>
        <w:t>________________________________________________________________</w:t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5B9B70A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60AFC9D5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2DEC9FE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47F7F867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0F016D2D" w14:textId="61EDABD6" w:rsidR="0058548E" w:rsidRPr="008F747B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>Ort,</w:t>
      </w:r>
      <w:r w:rsidR="005322DB">
        <w:rPr>
          <w:rFonts w:ascii="Arial" w:hAnsi="Arial"/>
          <w:b/>
          <w:color w:val="2E74B5"/>
          <w:spacing w:val="0"/>
          <w:sz w:val="18"/>
          <w:szCs w:val="18"/>
        </w:rPr>
        <w:t xml:space="preserve">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</w:t>
      </w:r>
      <w:proofErr w:type="gramEnd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8F747B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0122" w14:textId="77777777" w:rsidR="00F84905" w:rsidRDefault="00F84905">
      <w:r>
        <w:separator/>
      </w:r>
    </w:p>
  </w:endnote>
  <w:endnote w:type="continuationSeparator" w:id="0">
    <w:p w14:paraId="2EE6BB4D" w14:textId="77777777" w:rsidR="00F84905" w:rsidRDefault="00F8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CDA" w14:textId="0D766691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41698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41698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41698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41698">
      <w:rPr>
        <w:noProof/>
      </w:rPr>
      <w:t>-0862</w:t>
    </w:r>
    <w:r w:rsidR="00441698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41698">
      <w:t>2009</w:t>
    </w:r>
    <w:r w:rsidRPr="00844C94">
      <w:rPr>
        <w:lang w:val="en-US"/>
      </w:rPr>
      <w:fldChar w:fldCharType="end"/>
    </w:r>
  </w:p>
  <w:p w14:paraId="470C28A6" w14:textId="0175F2C4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41698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41698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5F05F6">
      <w:rPr>
        <w:noProof/>
        <w:lang w:val="en-US"/>
      </w:rPr>
      <w:t>2151545_1</w:t>
    </w:r>
    <w:r w:rsidR="005F05F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5F05F6">
      <w:rPr>
        <w:noProof/>
      </w:rPr>
      <w:t>18.06.2026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684E" w14:textId="77777777" w:rsidR="00F84905" w:rsidRDefault="00F84905">
      <w:r>
        <w:separator/>
      </w:r>
    </w:p>
  </w:footnote>
  <w:footnote w:type="continuationSeparator" w:id="0">
    <w:p w14:paraId="05BC0754" w14:textId="77777777" w:rsidR="00F84905" w:rsidRDefault="00F8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5D7B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C25FCFE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70A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019B2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AA3F85" w:rsidRPr="00AA3F85" w14:paraId="6310BD7F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AA3F85" w:rsidRPr="00AA3F85" w14:paraId="4C2E93D5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12606BAA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80F0425" w14:textId="6F039ADE" w:rsidR="00AA3F85" w:rsidRPr="00AA3F85" w:rsidRDefault="00020450" w:rsidP="00563AB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2804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2804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02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1EB97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1CBCC7CB" w14:textId="77777777" w:rsidR="00AA3F85" w:rsidRPr="00AD176D" w:rsidRDefault="00AD176D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 w:rsidRPr="00AD176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Formblatt 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114982E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1D77FB7D" wp14:editId="1EF7A229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3F85" w:rsidRPr="00AA3F85" w14:paraId="4B94AAA1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1EA1EA8" w14:textId="77777777" w:rsidR="00256D36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 </w:t>
                </w:r>
              </w:p>
              <w:p w14:paraId="7DA6E96C" w14:textId="7517E4C9" w:rsidR="00256D36" w:rsidRPr="00256D36" w:rsidRDefault="00256D36" w:rsidP="00256D36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280411">
                  <w:rPr>
                    <w:rFonts w:ascii="Arial Black" w:hAnsi="Arial Black"/>
                    <w:b/>
                    <w:sz w:val="24"/>
                  </w:rPr>
                  <w:t>Audiometer</w:t>
                </w:r>
                <w:r w:rsidRPr="00256D36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0755BEA3" w14:textId="77777777" w:rsidR="00AA3F85" w:rsidRPr="00AA3F85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7F7F23FD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2162B6EF" w14:textId="77777777" w:rsidR="00AA3F85" w:rsidRPr="00AA3F85" w:rsidRDefault="00AA3F85" w:rsidP="00AA3F85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1442A6B4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73D0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0450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954DF"/>
    <w:rsid w:val="000A7EBD"/>
    <w:rsid w:val="000E03A0"/>
    <w:rsid w:val="000E18F4"/>
    <w:rsid w:val="000F02C7"/>
    <w:rsid w:val="000F0FCE"/>
    <w:rsid w:val="000F1080"/>
    <w:rsid w:val="000F1B9F"/>
    <w:rsid w:val="000F7C79"/>
    <w:rsid w:val="00111CE5"/>
    <w:rsid w:val="001213EF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0D2A"/>
    <w:rsid w:val="0021466F"/>
    <w:rsid w:val="00214CE1"/>
    <w:rsid w:val="00236DAE"/>
    <w:rsid w:val="0024420D"/>
    <w:rsid w:val="00246925"/>
    <w:rsid w:val="00256D36"/>
    <w:rsid w:val="00270751"/>
    <w:rsid w:val="00271BEC"/>
    <w:rsid w:val="00272D77"/>
    <w:rsid w:val="00280411"/>
    <w:rsid w:val="0029152F"/>
    <w:rsid w:val="0029392A"/>
    <w:rsid w:val="002A0181"/>
    <w:rsid w:val="002B5F19"/>
    <w:rsid w:val="002C3FB7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1698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19B2"/>
    <w:rsid w:val="005030E6"/>
    <w:rsid w:val="00515040"/>
    <w:rsid w:val="00522D62"/>
    <w:rsid w:val="005322DB"/>
    <w:rsid w:val="00543F1B"/>
    <w:rsid w:val="00544CF5"/>
    <w:rsid w:val="005456D5"/>
    <w:rsid w:val="00550121"/>
    <w:rsid w:val="0056318D"/>
    <w:rsid w:val="00563AB6"/>
    <w:rsid w:val="0057489E"/>
    <w:rsid w:val="0058548E"/>
    <w:rsid w:val="00586E8E"/>
    <w:rsid w:val="005A644D"/>
    <w:rsid w:val="005A798D"/>
    <w:rsid w:val="005B4509"/>
    <w:rsid w:val="005E13C0"/>
    <w:rsid w:val="005F05F6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E1F9B"/>
    <w:rsid w:val="006F0829"/>
    <w:rsid w:val="006F0B18"/>
    <w:rsid w:val="006F34A7"/>
    <w:rsid w:val="007108B6"/>
    <w:rsid w:val="00713073"/>
    <w:rsid w:val="00715872"/>
    <w:rsid w:val="00730D01"/>
    <w:rsid w:val="00736193"/>
    <w:rsid w:val="00740B19"/>
    <w:rsid w:val="00743961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77C88"/>
    <w:rsid w:val="00887A4B"/>
    <w:rsid w:val="00893058"/>
    <w:rsid w:val="008A3C47"/>
    <w:rsid w:val="008A4FC2"/>
    <w:rsid w:val="008A57DD"/>
    <w:rsid w:val="008B7E51"/>
    <w:rsid w:val="008C054D"/>
    <w:rsid w:val="008C11B5"/>
    <w:rsid w:val="008F747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A3F85"/>
    <w:rsid w:val="00AD176D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3661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4B80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E38F6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4905"/>
    <w:rsid w:val="00F85548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EDAAEDF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92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20</cp:revision>
  <cp:lastPrinted>2025-04-07T13:00:00Z</cp:lastPrinted>
  <dcterms:created xsi:type="dcterms:W3CDTF">2022-02-16T10:59:00Z</dcterms:created>
  <dcterms:modified xsi:type="dcterms:W3CDTF">2026-06-18T11:25:00Z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